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7831D4" w14:textId="66266480" w:rsidR="005C3161" w:rsidRDefault="005C3161" w:rsidP="005C316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Meeting #88-e</w:t>
      </w:r>
      <w:r>
        <w:rPr>
          <w:rFonts w:cs="Arial"/>
          <w:b/>
          <w:sz w:val="24"/>
          <w:szCs w:val="24"/>
        </w:rPr>
        <w:tab/>
      </w:r>
      <w:r w:rsidRPr="005C3161">
        <w:rPr>
          <w:rFonts w:cs="Arial"/>
          <w:b/>
          <w:sz w:val="24"/>
          <w:szCs w:val="24"/>
        </w:rPr>
        <w:t>RP-200664</w:t>
      </w:r>
    </w:p>
    <w:p w14:paraId="79C7275A" w14:textId="721C85A1" w:rsidR="006A45BA" w:rsidRPr="006A45BA" w:rsidRDefault="005C3161" w:rsidP="005C31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val="en-US"/>
        </w:rPr>
        <w:t>Online, 29 June</w:t>
      </w:r>
      <w:r>
        <w:rPr>
          <w:rFonts w:cs="Arial"/>
          <w:b/>
          <w:sz w:val="24"/>
          <w:szCs w:val="24"/>
        </w:rPr>
        <w:t xml:space="preserve"> – 03 July 2020</w:t>
      </w:r>
    </w:p>
    <w:p w14:paraId="683DAE9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6D56C09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854F4">
        <w:rPr>
          <w:rFonts w:ascii="Arial" w:eastAsia="Batang" w:hAnsi="Arial" w:cs="Arial"/>
          <w:b/>
          <w:lang w:eastAsia="zh-CN"/>
        </w:rPr>
        <w:t>New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314442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</w:p>
    <w:p w14:paraId="5AA71523" w14:textId="777AE861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57331B">
        <w:rPr>
          <w:rFonts w:ascii="Arial" w:eastAsia="Batang" w:hAnsi="Arial"/>
          <w:b/>
          <w:lang w:eastAsia="zh-CN"/>
        </w:rPr>
        <w:t>Approval</w:t>
      </w:r>
      <w:bookmarkStart w:id="0" w:name="_GoBack"/>
      <w:bookmarkEnd w:id="0"/>
    </w:p>
    <w:p w14:paraId="56E2CB50" w14:textId="5A3A634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9531F">
        <w:rPr>
          <w:rFonts w:ascii="Arial" w:eastAsia="Batang" w:hAnsi="Arial"/>
          <w:b/>
          <w:lang w:eastAsia="zh-CN"/>
        </w:rPr>
        <w:t>9</w:t>
      </w:r>
      <w:r w:rsidR="00C854F4">
        <w:rPr>
          <w:rFonts w:ascii="Arial" w:eastAsia="Batang" w:hAnsi="Arial"/>
          <w:b/>
          <w:lang w:eastAsia="zh-CN"/>
        </w:rPr>
        <w:t>.</w:t>
      </w:r>
      <w:r w:rsidR="00D9531F">
        <w:rPr>
          <w:rFonts w:ascii="Arial" w:eastAsia="Batang" w:hAnsi="Arial"/>
          <w:b/>
          <w:lang w:eastAsia="zh-CN"/>
        </w:rPr>
        <w:t>1</w:t>
      </w:r>
      <w:r w:rsidR="00C854F4">
        <w:rPr>
          <w:rFonts w:ascii="Arial" w:eastAsia="Batang" w:hAnsi="Arial"/>
          <w:b/>
          <w:lang w:eastAsia="zh-CN"/>
        </w:rPr>
        <w:t>.</w:t>
      </w:r>
      <w:r w:rsidR="00D9531F">
        <w:rPr>
          <w:rFonts w:ascii="Arial" w:eastAsia="Batang" w:hAnsi="Arial"/>
          <w:b/>
          <w:lang w:eastAsia="zh-CN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586598F3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14442">
        <w:t xml:space="preserve">New WID on </w:t>
      </w:r>
      <w:r w:rsidR="00314442" w:rsidRPr="00A206D3">
        <w:t>Dual Connectivity (DC) of 3 bands LTE inter-band CA (3DL/1UL) and 1 NR band (1DL/1UL)</w:t>
      </w:r>
      <w:r w:rsidR="00D31CC8" w:rsidRPr="00251D80">
        <w:t xml:space="preserve"> </w:t>
      </w:r>
    </w:p>
    <w:p w14:paraId="33BD5015" w14:textId="026B3963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854F4">
        <w:rPr>
          <w:lang w:eastAsia="ja-JP"/>
        </w:rPr>
        <w:t>DC_R17</w:t>
      </w:r>
      <w:r w:rsidR="00C854F4" w:rsidRPr="00C45A58">
        <w:rPr>
          <w:lang w:eastAsia="ja-JP"/>
        </w:rPr>
        <w:t>_</w:t>
      </w:r>
      <w:r w:rsidR="00314442" w:rsidRPr="00CF4F4B">
        <w:t>3BLTE_1BNR_4DL2UL</w:t>
      </w:r>
    </w:p>
    <w:p w14:paraId="00B5F64C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FB66BB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Rel-17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1" w:name="OLE_LINK2"/>
            <w:r w:rsidRPr="00CC2E35">
              <w:t>X</w:t>
            </w:r>
            <w:bookmarkEnd w:id="1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19F997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88CC7A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7194E20" w14:textId="28BDE9CE" w:rsidR="008835FC" w:rsidRPr="00251D80" w:rsidRDefault="00314442" w:rsidP="00982CD6">
            <w:pPr>
              <w:pStyle w:val="tah0"/>
            </w:pPr>
            <w:r w:rsidRPr="00314442">
              <w:rPr>
                <w:sz w:val="20"/>
                <w:szCs w:val="20"/>
                <w:lang w:eastAsia="en-US"/>
              </w:rPr>
              <w:t xml:space="preserve">EN-DC for </w:t>
            </w:r>
            <w:r w:rsidRPr="00314442">
              <w:rPr>
                <w:rFonts w:hint="eastAsia"/>
                <w:sz w:val="20"/>
                <w:szCs w:val="20"/>
                <w:lang w:eastAsia="en-US"/>
              </w:rPr>
              <w:t>4 bands DL</w:t>
            </w:r>
            <w:r w:rsidRPr="00314442">
              <w:rPr>
                <w:sz w:val="20"/>
                <w:szCs w:val="20"/>
                <w:lang w:eastAsia="en-US"/>
              </w:rPr>
              <w:t xml:space="preserve"> with 2 bands UL</w:t>
            </w:r>
            <w:r w:rsidRPr="00314442">
              <w:rPr>
                <w:rFonts w:hint="eastAsia"/>
                <w:sz w:val="20"/>
                <w:szCs w:val="20"/>
                <w:lang w:eastAsia="en-US"/>
              </w:rPr>
              <w:t xml:space="preserve"> </w:t>
            </w:r>
            <w:r w:rsidRPr="00314442">
              <w:rPr>
                <w:sz w:val="20"/>
                <w:szCs w:val="20"/>
                <w:lang w:eastAsia="en-US"/>
              </w:rPr>
              <w:t>(</w:t>
            </w:r>
            <w:r w:rsidRPr="00314442">
              <w:rPr>
                <w:rFonts w:hint="eastAsia"/>
                <w:sz w:val="20"/>
                <w:szCs w:val="20"/>
                <w:lang w:eastAsia="en-US"/>
              </w:rPr>
              <w:t>3 LTE bands</w:t>
            </w:r>
            <w:r w:rsidRPr="00314442">
              <w:rPr>
                <w:sz w:val="20"/>
                <w:szCs w:val="20"/>
                <w:lang w:eastAsia="en-US"/>
              </w:rPr>
              <w:t xml:space="preserve"> + 1 NR band)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C854F4" w:rsidRPr="00CC2E35" w14:paraId="4F2A1F26" w14:textId="77777777" w:rsidTr="00171925">
        <w:tc>
          <w:tcPr>
            <w:tcW w:w="1101" w:type="dxa"/>
          </w:tcPr>
          <w:p w14:paraId="2C84AE4C" w14:textId="77777777" w:rsidR="00C854F4" w:rsidRPr="00CC2E35" w:rsidRDefault="00C854F4" w:rsidP="00C854F4">
            <w:pPr>
              <w:pStyle w:val="TAL"/>
            </w:pPr>
          </w:p>
        </w:tc>
        <w:tc>
          <w:tcPr>
            <w:tcW w:w="3326" w:type="dxa"/>
          </w:tcPr>
          <w:p w14:paraId="791F5819" w14:textId="77777777" w:rsidR="00C854F4" w:rsidRPr="00CC2E35" w:rsidRDefault="00C854F4" w:rsidP="00C854F4">
            <w:pPr>
              <w:pStyle w:val="TAL"/>
            </w:pPr>
            <w:r w:rsidRPr="00CC2E35">
              <w:t>Core part: Dual Connectivity (EN-DC) of 2 bands LTE inter-band CA (2DL/1UL) and 1 NR band (1DL/1UL)</w:t>
            </w:r>
          </w:p>
        </w:tc>
        <w:tc>
          <w:tcPr>
            <w:tcW w:w="5887" w:type="dxa"/>
          </w:tcPr>
          <w:p w14:paraId="4283A3A7" w14:textId="77777777" w:rsidR="00C854F4" w:rsidRPr="00875023" w:rsidRDefault="00C854F4" w:rsidP="00C854F4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C854F4" w:rsidRPr="00CC2E35" w14:paraId="367C9D78" w14:textId="77777777" w:rsidTr="00171925">
        <w:tc>
          <w:tcPr>
            <w:tcW w:w="1101" w:type="dxa"/>
          </w:tcPr>
          <w:p w14:paraId="1DF9DAB6" w14:textId="77777777" w:rsidR="00C854F4" w:rsidRPr="00CC2E35" w:rsidRDefault="00C854F4" w:rsidP="00C854F4">
            <w:pPr>
              <w:pStyle w:val="TAL"/>
            </w:pPr>
          </w:p>
        </w:tc>
        <w:tc>
          <w:tcPr>
            <w:tcW w:w="3326" w:type="dxa"/>
          </w:tcPr>
          <w:p w14:paraId="15482CCB" w14:textId="77777777" w:rsidR="00C854F4" w:rsidRPr="00CC2E35" w:rsidRDefault="00C854F4" w:rsidP="00C854F4">
            <w:pPr>
              <w:pStyle w:val="TAL"/>
            </w:pPr>
            <w:r w:rsidRPr="00CC2E35">
              <w:t>Perf. part: Dual Connectivity (EN-DC) of 2 bands LTE inter-band CA (2DL/1UL) and 1 NR band (1DL/1UL)</w:t>
            </w:r>
          </w:p>
        </w:tc>
        <w:tc>
          <w:tcPr>
            <w:tcW w:w="5887" w:type="dxa"/>
          </w:tcPr>
          <w:p w14:paraId="0CEB35D3" w14:textId="77777777" w:rsidR="00C854F4" w:rsidRPr="00875023" w:rsidRDefault="00C854F4" w:rsidP="00C854F4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35F98B5" w14:textId="77777777" w:rsidR="00314442" w:rsidRDefault="00314442" w:rsidP="00314442">
      <w:r>
        <w:t xml:space="preserve">All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55720921" w14:textId="77777777" w:rsidR="00314442" w:rsidRDefault="00314442" w:rsidP="00314442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TS38.307, which will be updated depending on newly introduced EN-DC configurations.</w:t>
      </w:r>
    </w:p>
    <w:p w14:paraId="12D52BBB" w14:textId="42E90A34" w:rsidR="00314442" w:rsidRPr="008B2173" w:rsidRDefault="00314442" w:rsidP="00314442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4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</w:t>
      </w:r>
      <w:r>
        <w:rPr>
          <w:rFonts w:eastAsia="MS Mincho" w:hint="eastAsia"/>
          <w:lang w:eastAsia="ja-JP"/>
        </w:rPr>
        <w:t>2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>
        <w:rPr>
          <w:rFonts w:eastAsia="MS Mincho"/>
          <w:lang w:eastAsia="ja-JP"/>
        </w:rPr>
        <w:t>7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6FB5843" w14:textId="77777777" w:rsidR="00314442" w:rsidRPr="00630341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3 different bands DL with 1 band UL shall be completed and specified in advance.</w:t>
      </w:r>
    </w:p>
    <w:p w14:paraId="4375C613" w14:textId="77777777" w:rsidR="00314442" w:rsidRPr="00822647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4 different bands DL</w:t>
      </w:r>
      <w:r w:rsidRPr="000E3598">
        <w:rPr>
          <w:lang w:eastAsia="ja-JP"/>
        </w:rPr>
        <w:t xml:space="preserve">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393A7730" w14:textId="77777777" w:rsidR="00314442" w:rsidRPr="008230B2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24303029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2FB32B9" w14:textId="77777777" w:rsidR="00314442" w:rsidRPr="007E3289" w:rsidRDefault="00314442" w:rsidP="009D2120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49D5A538" w14:textId="77777777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7297F227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7B44E10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DC_1A-2A-3A_n4A</w:t>
            </w:r>
          </w:p>
        </w:tc>
        <w:tc>
          <w:tcPr>
            <w:tcW w:w="5883" w:type="dxa"/>
            <w:vAlign w:val="center"/>
          </w:tcPr>
          <w:p w14:paraId="0B23AC5C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DC_1A_n4A, DC_2A_n4A, DC_3A_n4A</w:t>
            </w:r>
          </w:p>
        </w:tc>
      </w:tr>
    </w:tbl>
    <w:p w14:paraId="4A31ACDE" w14:textId="77777777" w:rsidR="00314442" w:rsidRPr="00630341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3 different 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6EC18D4C" w14:textId="77777777" w:rsidR="00314442" w:rsidRPr="00783308" w:rsidRDefault="00314442" w:rsidP="00314442">
      <w:pPr>
        <w:numPr>
          <w:ilvl w:val="0"/>
          <w:numId w:val="8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different bands DL with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n4A, DC_2A_n4A and DC_3A_n4A shall be completed and specified in advance. </w:t>
      </w:r>
    </w:p>
    <w:p w14:paraId="125695D9" w14:textId="77777777" w:rsidR="00314442" w:rsidRPr="00630341" w:rsidRDefault="00314442" w:rsidP="0031444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314442" w:rsidRPr="007E3289" w14:paraId="05A47C97" w14:textId="77777777" w:rsidTr="009D2120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EBF556A" w14:textId="77777777" w:rsidR="00314442" w:rsidRPr="007E3289" w:rsidRDefault="00314442" w:rsidP="009D2120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2D3C8419" w14:textId="77777777" w:rsidR="00314442" w:rsidRPr="007E3289" w:rsidDel="00C35823" w:rsidRDefault="00314442" w:rsidP="009D2120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314442" w:rsidRPr="007E3289" w14:paraId="68041001" w14:textId="77777777" w:rsidTr="009D2120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24C679A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DC_1C-2A-3A_n4C</w:t>
            </w:r>
          </w:p>
        </w:tc>
        <w:tc>
          <w:tcPr>
            <w:tcW w:w="5883" w:type="dxa"/>
            <w:vAlign w:val="center"/>
          </w:tcPr>
          <w:p w14:paraId="182F4202" w14:textId="77777777" w:rsidR="00314442" w:rsidRPr="007E3289" w:rsidRDefault="00314442" w:rsidP="009D2120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DC_1C_n4C, DC_2A_n4C</w:t>
            </w:r>
          </w:p>
        </w:tc>
      </w:tr>
    </w:tbl>
    <w:p w14:paraId="7EE6E8ED" w14:textId="77777777" w:rsidR="00314442" w:rsidRDefault="00314442" w:rsidP="00314442">
      <w:pPr>
        <w:numPr>
          <w:ilvl w:val="0"/>
          <w:numId w:val="8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3 different 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7B82C1E2" w14:textId="77777777" w:rsidR="00314442" w:rsidRPr="000E3598" w:rsidRDefault="00314442" w:rsidP="00314442">
      <w:pPr>
        <w:numPr>
          <w:ilvl w:val="0"/>
          <w:numId w:val="8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33D0FAE" w14:textId="77777777" w:rsidR="00BC5CEC" w:rsidRDefault="00BC5CEC" w:rsidP="00BC5CEC">
      <w:pPr>
        <w:numPr>
          <w:ilvl w:val="0"/>
          <w:numId w:val="10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t xml:space="preserve"> including at least</w:t>
      </w:r>
    </w:p>
    <w:p w14:paraId="588F2CF3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frequencies</w:t>
      </w:r>
      <w:r>
        <w:rPr>
          <w:rFonts w:hint="eastAsia"/>
        </w:rPr>
        <w:t xml:space="preserve"> if necessary</w:t>
      </w:r>
    </w:p>
    <w:p w14:paraId="07BC3C9A" w14:textId="77777777" w:rsidR="00BC5CEC" w:rsidRDefault="00BC5CEC" w:rsidP="00BC5CEC">
      <w:pPr>
        <w:numPr>
          <w:ilvl w:val="1"/>
          <w:numId w:val="10"/>
        </w:numPr>
        <w:ind w:right="-99"/>
      </w:pPr>
      <w:r>
        <w:t>Applicable bandwidths and bandwidth sets</w:t>
      </w:r>
      <w:r>
        <w:rPr>
          <w:rFonts w:hint="eastAsia"/>
        </w:rPr>
        <w:t xml:space="preserve"> if necessary</w:t>
      </w:r>
    </w:p>
    <w:p w14:paraId="5B6D8DA6" w14:textId="77777777" w:rsidR="00BC5CEC" w:rsidRDefault="00BC5CEC" w:rsidP="00BC5CEC">
      <w:pPr>
        <w:numPr>
          <w:ilvl w:val="0"/>
          <w:numId w:val="10"/>
        </w:numPr>
        <w:ind w:right="-99"/>
      </w:pPr>
      <w:r>
        <w:t>Analyse combinations that have self-desensitization due to following reasons:</w:t>
      </w:r>
    </w:p>
    <w:p w14:paraId="14E011DE" w14:textId="77777777" w:rsidR="00BC5CEC" w:rsidRDefault="00BC5CEC" w:rsidP="00BC5CEC">
      <w:pPr>
        <w:numPr>
          <w:ilvl w:val="1"/>
          <w:numId w:val="10"/>
        </w:numPr>
        <w:ind w:right="-99"/>
      </w:pPr>
      <w:r>
        <w:t xml:space="preserve">TX Harmonic </w:t>
      </w:r>
      <w:r>
        <w:rPr>
          <w:rFonts w:hint="eastAsia"/>
        </w:rPr>
        <w:t xml:space="preserve">and/or intermodulation </w:t>
      </w:r>
      <w:r>
        <w:t>overlap of receive band</w:t>
      </w:r>
    </w:p>
    <w:p w14:paraId="731A2F16" w14:textId="77777777" w:rsidR="00BC5CEC" w:rsidRDefault="00BC5CEC" w:rsidP="00BC5CEC">
      <w:pPr>
        <w:numPr>
          <w:ilvl w:val="1"/>
          <w:numId w:val="10"/>
        </w:numPr>
        <w:ind w:right="-99"/>
      </w:pPr>
      <w:r>
        <w:t>TX signal overlap of receiver harmonic frequency</w:t>
      </w:r>
    </w:p>
    <w:p w14:paraId="4E8D5D19" w14:textId="77777777" w:rsidR="00BC5CEC" w:rsidRDefault="00BC5CEC" w:rsidP="00BC5CEC">
      <w:pPr>
        <w:numPr>
          <w:ilvl w:val="1"/>
          <w:numId w:val="10"/>
        </w:numPr>
        <w:ind w:right="-99"/>
      </w:pPr>
      <w:r>
        <w:t>TX frequency being in close proximity of one of the receive bands</w:t>
      </w:r>
    </w:p>
    <w:p w14:paraId="20395689" w14:textId="77777777" w:rsidR="00BC5CEC" w:rsidRDefault="00BC5CEC" w:rsidP="00BC5CEC">
      <w:pPr>
        <w:numPr>
          <w:ilvl w:val="1"/>
          <w:numId w:val="10"/>
        </w:numPr>
        <w:ind w:right="-99"/>
      </w:pPr>
      <w:r>
        <w:lastRenderedPageBreak/>
        <w:t>Any other identified reasons</w:t>
      </w:r>
      <w:r>
        <w:rPr>
          <w:rFonts w:hint="eastAsia"/>
        </w:rPr>
        <w:t xml:space="preserve"> such that insufficient cross band isolation, harmonic mixing </w:t>
      </w:r>
    </w:p>
    <w:p w14:paraId="52B98010" w14:textId="77777777" w:rsidR="00BC5CEC" w:rsidRDefault="00BC5CEC" w:rsidP="00BC5CEC">
      <w:pPr>
        <w:numPr>
          <w:ilvl w:val="0"/>
          <w:numId w:val="10"/>
        </w:numPr>
        <w:ind w:right="-99"/>
      </w:pPr>
      <w:r>
        <w:t>For the combination where self-desensitization exists, specify at least needed</w:t>
      </w:r>
    </w:p>
    <w:p w14:paraId="3172CBCB" w14:textId="77777777" w:rsidR="00BC5CEC" w:rsidRPr="006D65D5" w:rsidRDefault="00BC5CEC" w:rsidP="00BC5CEC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1C00E664" w14:textId="77777777" w:rsidR="00BC5CEC" w:rsidRDefault="00BC5CEC" w:rsidP="00BC5CEC">
      <w:pPr>
        <w:numPr>
          <w:ilvl w:val="1"/>
          <w:numId w:val="9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69935448" w14:textId="77777777" w:rsidR="00BC5CEC" w:rsidRDefault="00BC5CEC" w:rsidP="00BC5CEC">
      <w:pPr>
        <w:numPr>
          <w:ilvl w:val="0"/>
          <w:numId w:val="10"/>
        </w:numPr>
        <w:ind w:right="-99"/>
      </w:pPr>
      <w:r>
        <w:t>Add conformance testing in RAN5 specifications (to follow at a later stage)</w:t>
      </w:r>
    </w:p>
    <w:p w14:paraId="541532B6" w14:textId="0D02299E" w:rsidR="00BC5CEC" w:rsidRDefault="00BC5CEC" w:rsidP="00BC5CEC">
      <w:pPr>
        <w:spacing w:after="0"/>
        <w:rPr>
          <w:bCs/>
        </w:rPr>
      </w:pPr>
      <w:r>
        <w:rPr>
          <w:bCs/>
        </w:rPr>
        <w:t>of all REL-1</w:t>
      </w:r>
      <w:r w:rsidR="00314442">
        <w:rPr>
          <w:bCs/>
        </w:rPr>
        <w:t>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  </w:t>
      </w:r>
      <w:r>
        <w:rPr>
          <w:rFonts w:eastAsia="Yu Gothic" w:hint="eastAsia"/>
          <w:lang w:eastAsia="ja-JP"/>
        </w:rPr>
        <w:t>3 different bands</w:t>
      </w:r>
      <w:r w:rsidRPr="00000010">
        <w:rPr>
          <w:rFonts w:eastAsia="Yu Gothic" w:hint="eastAsia"/>
          <w:lang w:eastAsia="ja-JP"/>
        </w:rPr>
        <w:t xml:space="preserve"> </w:t>
      </w:r>
      <w:r>
        <w:rPr>
          <w:rFonts w:eastAsia="Yu Mincho"/>
          <w:lang w:eastAsia="ko-KR"/>
        </w:rPr>
        <w:t>DL</w:t>
      </w:r>
      <w:r w:rsidRPr="00000010">
        <w:rPr>
          <w:rFonts w:eastAsia="Yu Gothic" w:hint="eastAsia"/>
          <w:lang w:eastAsia="ja-JP"/>
        </w:rPr>
        <w:t xml:space="preserve"> with 2 </w:t>
      </w:r>
      <w:r>
        <w:rPr>
          <w:rFonts w:eastAsia="Yu Gothic" w:hint="eastAsia"/>
          <w:lang w:eastAsia="ja-JP"/>
        </w:rPr>
        <w:t xml:space="preserve">different </w:t>
      </w:r>
      <w:r w:rsidRPr="00000010">
        <w:rPr>
          <w:rFonts w:eastAsia="Yu Gothic" w:hint="eastAsia"/>
          <w:lang w:eastAsia="ja-JP"/>
        </w:rPr>
        <w:t>bands UL</w:t>
      </w:r>
      <w:r>
        <w:rPr>
          <w:rFonts w:eastAsia="Yu Gothic" w:hint="eastAsia"/>
          <w:lang w:eastAsia="ja-JP"/>
        </w:rPr>
        <w:t xml:space="preserve"> (</w:t>
      </w:r>
      <w:r>
        <w:rPr>
          <w:rFonts w:hint="eastAsia"/>
          <w:lang w:eastAsia="ja-JP"/>
        </w:rPr>
        <w:t>2 different LTE bands and 1 NR band)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</w:t>
      </w:r>
    </w:p>
    <w:p w14:paraId="4C4740D1" w14:textId="77777777" w:rsidR="00F87467" w:rsidRDefault="00F87467" w:rsidP="00BC5CEC">
      <w:pPr>
        <w:spacing w:after="0"/>
        <w:rPr>
          <w:bCs/>
        </w:rPr>
      </w:pPr>
    </w:p>
    <w:p w14:paraId="648E5D74" w14:textId="77777777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Pr="00F87467">
        <w:rPr>
          <w:rFonts w:hint="eastAsia"/>
          <w:b/>
          <w:lang w:eastAsia="ja-JP"/>
        </w:rPr>
        <w:t xml:space="preserve">EN-DC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R</w:t>
            </w:r>
            <w:r w:rsidR="00011074" w:rsidRPr="00CC2E35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820B9" w:rsidRPr="00CC2E35" w14:paraId="29090F0F" w14:textId="77777777" w:rsidTr="00072A56">
        <w:tc>
          <w:tcPr>
            <w:tcW w:w="1617" w:type="dxa"/>
          </w:tcPr>
          <w:p w14:paraId="704C4714" w14:textId="77777777" w:rsidR="007820B9" w:rsidRPr="00CC2E35" w:rsidRDefault="007820B9" w:rsidP="007820B9">
            <w:pPr>
              <w:spacing w:after="0"/>
              <w:rPr>
                <w:i/>
              </w:rPr>
            </w:pPr>
            <w:r w:rsidRPr="00CC2E35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394FBBD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  <w:p w14:paraId="42E6A87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5DA746A" w14:textId="16F33093" w:rsidR="007820B9" w:rsidRPr="00CC2E35" w:rsidRDefault="00314442" w:rsidP="007820B9">
            <w:pPr>
              <w:spacing w:after="0"/>
              <w:rPr>
                <w:i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48B0D867" w14:textId="0995DB89" w:rsidR="007820B9" w:rsidRPr="00CC2E35" w:rsidRDefault="007820B9" w:rsidP="007820B9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436AD5B6" w14:textId="77777777" w:rsidR="007820B9" w:rsidRPr="00CC2E35" w:rsidRDefault="007820B9" w:rsidP="007820B9">
            <w:pPr>
              <w:pStyle w:val="TAC"/>
            </w:pPr>
            <w:r w:rsidRPr="00CC2E35">
              <w:rPr>
                <w:rFonts w:hint="eastAsia"/>
                <w:i/>
                <w:lang w:eastAsia="zh-CN"/>
              </w:rPr>
              <w:t>RAN#94</w:t>
            </w:r>
          </w:p>
        </w:tc>
        <w:tc>
          <w:tcPr>
            <w:tcW w:w="2186" w:type="dxa"/>
          </w:tcPr>
          <w:p w14:paraId="74061964" w14:textId="38063DC7" w:rsidR="00314442" w:rsidRPr="00CC2E35" w:rsidRDefault="00314442" w:rsidP="00314442">
            <w:pPr>
              <w:spacing w:after="0"/>
              <w:rPr>
                <w:i/>
              </w:rPr>
            </w:pPr>
            <w:r>
              <w:rPr>
                <w:i/>
              </w:rPr>
              <w:t xml:space="preserve">Per Lindell, Ericsson, </w:t>
            </w:r>
            <w:hyperlink r:id="rId15" w:history="1">
              <w:r w:rsidRPr="00547344">
                <w:rPr>
                  <w:rStyle w:val="Hyperlink"/>
                  <w:i/>
                </w:rPr>
                <w:t>per.lindell@ericsson.com</w:t>
              </w:r>
            </w:hyperlink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7777777" w:rsidR="00314442" w:rsidRPr="00CC2E35" w:rsidRDefault="00314442" w:rsidP="00314442">
            <w:pPr>
              <w:pStyle w:val="TAC"/>
              <w:rPr>
                <w:i/>
                <w:lang w:eastAsia="ja-JP"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21C7232F" w:rsidR="00314442" w:rsidRPr="00200D43" w:rsidRDefault="00314442" w:rsidP="00200D4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Add new EN-DC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CC2E35" w:rsidRDefault="00314442" w:rsidP="00314442">
            <w:pPr>
              <w:pStyle w:val="TAC"/>
            </w:pPr>
            <w:r w:rsidRPr="00CC2E35"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6F9D80F0" w:rsidR="00314442" w:rsidRPr="00200D43" w:rsidRDefault="00314442" w:rsidP="00200D4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manner will be applied to all new EN-DC band combinations according to each EN-DC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TSG#94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CC2E35" w:rsidRDefault="00314442" w:rsidP="00314442">
            <w:pPr>
              <w:pStyle w:val="TAC"/>
            </w:pPr>
            <w:r w:rsidRPr="00CC2E35"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1D89E127" w:rsidR="00314442" w:rsidRDefault="00314442" w:rsidP="007820B9">
      <w:pPr>
        <w:ind w:right="-99"/>
        <w:rPr>
          <w:i/>
        </w:rPr>
      </w:pPr>
      <w:r>
        <w:rPr>
          <w:i/>
        </w:rPr>
        <w:t xml:space="preserve">Per Lindell, Ericsson, </w:t>
      </w:r>
      <w:hyperlink r:id="rId16" w:history="1">
        <w:r w:rsidRPr="00547344">
          <w:rPr>
            <w:rStyle w:val="Hyperlink"/>
            <w:i/>
          </w:rPr>
          <w:t>per.lindell@ericsson.com</w:t>
        </w:r>
      </w:hyperlink>
    </w:p>
    <w:p w14:paraId="445E59F9" w14:textId="77777777" w:rsidR="007820B9" w:rsidRPr="00251D80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7DE8A227" w:rsidR="00557B2E" w:rsidRPr="00CC2E35" w:rsidRDefault="00314442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6B122C02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Vodafone</w:t>
            </w: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F5549D0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Huawei</w:t>
            </w: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58F4EC58" w:rsidR="0048267C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HiSilicon</w:t>
            </w: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08E42823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Nokia</w:t>
            </w:r>
          </w:p>
        </w:tc>
      </w:tr>
      <w:tr w:rsidR="00025316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008A772A" w:rsidR="00025316" w:rsidRPr="00CC2E35" w:rsidRDefault="00A86FDC" w:rsidP="001C5C86">
            <w:pPr>
              <w:pStyle w:val="TAL"/>
              <w:rPr>
                <w:lang w:eastAsia="zh-CN"/>
              </w:rPr>
            </w:pPr>
            <w:r w:rsidRPr="00A86FDC">
              <w:rPr>
                <w:lang w:eastAsia="zh-CN"/>
              </w:rPr>
              <w:t>SoftBank</w:t>
            </w:r>
          </w:p>
        </w:tc>
      </w:tr>
      <w:tr w:rsidR="00E50071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69D73200" w:rsidR="00E50071" w:rsidRPr="00CC2E35" w:rsidRDefault="00A86FDC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E50071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22E30AF8" w:rsidR="00E50071" w:rsidRPr="00CC2E35" w:rsidRDefault="00A86FDC" w:rsidP="001C5C86">
            <w:pPr>
              <w:pStyle w:val="TAL"/>
            </w:pPr>
            <w:r>
              <w:t>AT&amp;T</w:t>
            </w:r>
          </w:p>
        </w:tc>
      </w:tr>
      <w:tr w:rsidR="00E50071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47D30D1" w:rsidR="00E50071" w:rsidRPr="00CC2E35" w:rsidRDefault="00A86FDC" w:rsidP="001C5C86">
            <w:pPr>
              <w:pStyle w:val="TAL"/>
            </w:pPr>
            <w:r>
              <w:t>Qualcomm</w:t>
            </w:r>
          </w:p>
        </w:tc>
      </w:tr>
      <w:tr w:rsidR="00E50071" w:rsidRPr="00CC2E35" w14:paraId="371BBB1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BEBFB7D" w14:textId="0D8A09C2" w:rsidR="00E50071" w:rsidRPr="00CC2E35" w:rsidRDefault="00A86FDC" w:rsidP="001C5C86">
            <w:pPr>
              <w:pStyle w:val="TAL"/>
            </w:pPr>
            <w:r>
              <w:t>Samsung</w:t>
            </w:r>
          </w:p>
        </w:tc>
      </w:tr>
      <w:tr w:rsidR="00A86FDC" w:rsidRPr="00CC2E35" w14:paraId="24FD48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A09EE9" w14:textId="59BF1AF6" w:rsidR="00A86FDC" w:rsidRPr="00CC2E35" w:rsidRDefault="00A86FDC" w:rsidP="001C5C86">
            <w:pPr>
              <w:pStyle w:val="TAL"/>
            </w:pPr>
            <w:r>
              <w:t>Verizon</w:t>
            </w:r>
          </w:p>
        </w:tc>
      </w:tr>
      <w:tr w:rsidR="00A86FDC" w:rsidRPr="00CC2E35" w14:paraId="3FF75FE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DB6D28" w14:textId="74921E42" w:rsidR="00A86FDC" w:rsidRPr="00CC2E35" w:rsidRDefault="00A86FDC" w:rsidP="001C5C86">
            <w:pPr>
              <w:pStyle w:val="TAL"/>
            </w:pPr>
            <w:r>
              <w:t>KDDI</w:t>
            </w:r>
          </w:p>
        </w:tc>
      </w:tr>
      <w:tr w:rsidR="00A86FDC" w:rsidRPr="00CC2E35" w14:paraId="4B6CAB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9A52F0" w14:textId="3A074C59" w:rsidR="00A86FDC" w:rsidRPr="00CC2E35" w:rsidRDefault="00A86FDC" w:rsidP="001C5C86">
            <w:pPr>
              <w:pStyle w:val="TAL"/>
            </w:pPr>
            <w:r w:rsidRPr="00A86FDC">
              <w:t>NTT DOCOMO, INC.</w:t>
            </w:r>
          </w:p>
        </w:tc>
      </w:tr>
      <w:tr w:rsidR="00A86FDC" w:rsidRPr="00CC2E35" w14:paraId="0B926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0C8C2" w14:textId="5D64747E" w:rsidR="00A86FDC" w:rsidRPr="00CC2E35" w:rsidRDefault="00A86FDC" w:rsidP="00A86FDC">
            <w:pPr>
              <w:pStyle w:val="TAL"/>
            </w:pPr>
            <w:r w:rsidRPr="00A86FDC">
              <w:t>Fujitsu</w:t>
            </w:r>
          </w:p>
        </w:tc>
      </w:tr>
      <w:tr w:rsidR="00A86FDC" w:rsidRPr="00CC2E35" w14:paraId="3F88FD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CB1247" w14:textId="0340711B" w:rsidR="00A86FDC" w:rsidRPr="00CC2E35" w:rsidRDefault="00A86FDC" w:rsidP="001C5C86">
            <w:pPr>
              <w:pStyle w:val="TAL"/>
            </w:pPr>
            <w:r w:rsidRPr="00A86FDC">
              <w:t>NEC</w:t>
            </w:r>
          </w:p>
        </w:tc>
      </w:tr>
      <w:tr w:rsidR="00A86FDC" w:rsidRPr="00CC2E35" w14:paraId="3D33B5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F71028" w14:textId="7571392E" w:rsidR="00A86FDC" w:rsidRPr="00CC2E35" w:rsidRDefault="00A86FDC" w:rsidP="001C5C86">
            <w:pPr>
              <w:pStyle w:val="TAL"/>
            </w:pPr>
            <w:r w:rsidRPr="00A86FDC">
              <w:t xml:space="preserve">CKH IOD UK </w:t>
            </w:r>
          </w:p>
        </w:tc>
      </w:tr>
      <w:tr w:rsidR="00A86FDC" w:rsidRPr="00CC2E35" w14:paraId="6C62D1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CEECE5" w14:textId="2B444754" w:rsidR="00A86FDC" w:rsidRPr="00CC2E35" w:rsidRDefault="00A86FDC" w:rsidP="001C5C86">
            <w:pPr>
              <w:pStyle w:val="TAL"/>
            </w:pPr>
            <w:r w:rsidRPr="00A86FDC">
              <w:t>HWL global</w:t>
            </w:r>
          </w:p>
        </w:tc>
      </w:tr>
      <w:tr w:rsidR="00A86FDC" w:rsidRPr="00CC2E35" w14:paraId="5B8EC4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E7615C" w14:textId="6821465E" w:rsidR="00A86FDC" w:rsidRPr="00CC2E35" w:rsidRDefault="00A86FDC" w:rsidP="001C5C86">
            <w:pPr>
              <w:pStyle w:val="TAL"/>
            </w:pPr>
            <w:r w:rsidRPr="00A86FDC">
              <w:t>Telefonica</w:t>
            </w:r>
          </w:p>
        </w:tc>
      </w:tr>
      <w:tr w:rsidR="00A86FDC" w:rsidRPr="00CC2E35" w14:paraId="06969A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2C1E64" w14:textId="4ADFF217" w:rsidR="00A86FDC" w:rsidRPr="00CC2E35" w:rsidRDefault="00A86FDC" w:rsidP="001C5C86">
            <w:pPr>
              <w:pStyle w:val="TAL"/>
            </w:pPr>
            <w:r w:rsidRPr="00A86FDC">
              <w:t xml:space="preserve">Xiaomi </w:t>
            </w:r>
          </w:p>
        </w:tc>
      </w:tr>
      <w:tr w:rsidR="00A86FDC" w:rsidRPr="00CC2E35" w14:paraId="1D3666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0F622E" w14:textId="153CA2CE" w:rsidR="00A86FDC" w:rsidRPr="00CC2E35" w:rsidRDefault="00A86FDC" w:rsidP="001C5C86">
            <w:pPr>
              <w:pStyle w:val="TAL"/>
            </w:pPr>
            <w:r w:rsidRPr="00A86FDC">
              <w:t>Altan</w:t>
            </w:r>
          </w:p>
        </w:tc>
      </w:tr>
      <w:tr w:rsidR="00A86FDC" w:rsidRPr="00CC2E35" w14:paraId="57C813D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F5B25A" w14:textId="05B12E4F" w:rsidR="00A86FDC" w:rsidRPr="00CC2E35" w:rsidRDefault="00A86FDC" w:rsidP="001C5C86">
            <w:pPr>
              <w:pStyle w:val="TAL"/>
            </w:pPr>
            <w:r w:rsidRPr="00A86FDC">
              <w:t>Oppo</w:t>
            </w:r>
          </w:p>
        </w:tc>
      </w:tr>
      <w:tr w:rsidR="00A86FDC" w:rsidRPr="00CC2E35" w14:paraId="7D541A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6FD53C" w14:textId="0AA13880" w:rsidR="00A86FDC" w:rsidRPr="00CC2E35" w:rsidRDefault="00A86FDC" w:rsidP="001C5C86">
            <w:pPr>
              <w:pStyle w:val="TAL"/>
            </w:pPr>
            <w:r w:rsidRPr="00A86FDC">
              <w:t>Vivo</w:t>
            </w:r>
          </w:p>
        </w:tc>
      </w:tr>
      <w:tr w:rsidR="00A86FDC" w:rsidRPr="00CC2E35" w14:paraId="3CE3ED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167DC7" w14:textId="54EAAFCF" w:rsidR="00A86FDC" w:rsidRPr="00CC2E35" w:rsidRDefault="00A86FDC" w:rsidP="001C5C86">
            <w:pPr>
              <w:pStyle w:val="TAL"/>
            </w:pPr>
            <w:r w:rsidRPr="00A86FDC">
              <w:t>KT</w:t>
            </w:r>
          </w:p>
        </w:tc>
      </w:tr>
      <w:tr w:rsidR="00A86FDC" w:rsidRPr="00CC2E35" w14:paraId="62DFD9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D39AA1" w14:textId="7CA9D618" w:rsidR="00A86FDC" w:rsidRPr="00CC2E35" w:rsidRDefault="00A86FDC" w:rsidP="001C5C86">
            <w:pPr>
              <w:pStyle w:val="TAL"/>
            </w:pPr>
            <w:r w:rsidRPr="00A86FDC">
              <w:t>LGU+</w:t>
            </w:r>
          </w:p>
        </w:tc>
      </w:tr>
      <w:tr w:rsidR="00A86FDC" w:rsidRPr="00CC2E35" w14:paraId="35E426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07B62A" w14:textId="7E271472" w:rsidR="00A86FDC" w:rsidRPr="00CC2E35" w:rsidRDefault="00A86FDC" w:rsidP="001C5C86">
            <w:pPr>
              <w:pStyle w:val="TAL"/>
            </w:pPr>
            <w:r w:rsidRPr="00A86FDC">
              <w:t>SK Telecom</w:t>
            </w:r>
          </w:p>
        </w:tc>
      </w:tr>
      <w:tr w:rsidR="00A86FDC" w:rsidRPr="00CC2E35" w14:paraId="434AE7E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A2595B" w14:textId="133CC52A" w:rsidR="00A86FDC" w:rsidRPr="00CC2E35" w:rsidRDefault="00A86FDC" w:rsidP="001C5C86">
            <w:pPr>
              <w:pStyle w:val="TAL"/>
            </w:pPr>
            <w:r w:rsidRPr="00A86FDC">
              <w:t>T-Mobile USA</w:t>
            </w:r>
          </w:p>
        </w:tc>
      </w:tr>
      <w:tr w:rsidR="00A86FDC" w:rsidRPr="00CC2E35" w14:paraId="2CD52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1C451" w14:textId="171E19E4" w:rsidR="00A86FDC" w:rsidRPr="00CC2E35" w:rsidRDefault="00A86FDC" w:rsidP="001C5C86">
            <w:pPr>
              <w:pStyle w:val="TAL"/>
            </w:pPr>
            <w:r w:rsidRPr="00A86FDC">
              <w:t>Deutsche Telekom</w:t>
            </w:r>
          </w:p>
        </w:tc>
      </w:tr>
      <w:tr w:rsidR="00A86FDC" w:rsidRPr="00CC2E35" w14:paraId="36FF15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8A056D" w14:textId="22015630" w:rsidR="00A86FDC" w:rsidRPr="00CC2E35" w:rsidRDefault="00A86FDC" w:rsidP="001C5C86">
            <w:pPr>
              <w:pStyle w:val="TAL"/>
            </w:pPr>
            <w:r w:rsidRPr="00A86FDC">
              <w:t>Telstra</w:t>
            </w:r>
          </w:p>
        </w:tc>
      </w:tr>
    </w:tbl>
    <w:p w14:paraId="3DE5F82A" w14:textId="77777777" w:rsidR="00067741" w:rsidRDefault="00067741" w:rsidP="00067741"/>
    <w:p w14:paraId="3A6E38A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331B"/>
    <w:rsid w:val="00574059"/>
    <w:rsid w:val="00586951"/>
    <w:rsid w:val="00590087"/>
    <w:rsid w:val="005A032D"/>
    <w:rsid w:val="005C29F7"/>
    <w:rsid w:val="005C3161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6FDC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9531F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uiPriority w:val="99"/>
    <w:locked/>
    <w:rsid w:val="005C3161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per.lindell@ericsson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er.lindell@ericsson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D2DC0-2E50-47C4-8423-E3BB9CB11DE2}">
  <ds:schemaRefs>
    <ds:schemaRef ds:uri="http://schemas.microsoft.com/office/2006/documentManagement/types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56038B-4159-4A4E-9C23-9A098CA3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5</Pages>
  <Words>1106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7225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7</cp:revision>
  <cp:lastPrinted>2000-02-29T10:31:00Z</cp:lastPrinted>
  <dcterms:created xsi:type="dcterms:W3CDTF">2020-06-05T17:49:00Z</dcterms:created>
  <dcterms:modified xsi:type="dcterms:W3CDTF">2020-06-22T08:34:00Z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